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3E15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7883A3D0" w14:textId="107E0500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6D065C">
        <w:rPr>
          <w:rFonts w:ascii="Arial" w:hAnsi="Arial" w:cs="Arial"/>
          <w:b/>
          <w:sz w:val="44"/>
          <w:szCs w:val="44"/>
        </w:rPr>
        <w:t>4.3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BC6084">
        <w:rPr>
          <w:rFonts w:ascii="Arial" w:hAnsi="Arial" w:cs="Arial"/>
          <w:b/>
          <w:sz w:val="44"/>
          <w:szCs w:val="44"/>
        </w:rPr>
        <w:t xml:space="preserve">Grading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</w:t>
      </w:r>
      <w:r w:rsidR="00D1491C">
        <w:rPr>
          <w:rFonts w:ascii="Arial" w:hAnsi="Arial" w:cs="Arial"/>
          <w:b/>
          <w:sz w:val="44"/>
          <w:szCs w:val="44"/>
        </w:rPr>
        <w:t xml:space="preserve">Potatoes Making Food </w:t>
      </w:r>
      <w:r w:rsidR="00B86CC2">
        <w:rPr>
          <w:rFonts w:ascii="Arial" w:hAnsi="Arial" w:cs="Arial"/>
          <w:b/>
          <w:sz w:val="44"/>
          <w:szCs w:val="44"/>
        </w:rPr>
        <w:t>Worksheet</w:t>
      </w:r>
    </w:p>
    <w:p w14:paraId="20F09DBB" w14:textId="02E7259D" w:rsidR="00262902" w:rsidRPr="001450DF" w:rsidRDefault="00262902" w:rsidP="00262902">
      <w:pPr>
        <w:rPr>
          <w:rFonts w:ascii="Arial" w:hAnsi="Arial" w:cs="Arial"/>
          <w:i/>
          <w:color w:val="0000FF"/>
          <w:sz w:val="22"/>
          <w:szCs w:val="22"/>
        </w:rPr>
      </w:pPr>
      <w:r w:rsidRPr="001450DF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1450DF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1450DF">
        <w:rPr>
          <w:rFonts w:ascii="Arial" w:hAnsi="Arial" w:cs="Arial"/>
          <w:i/>
          <w:color w:val="0000FF"/>
          <w:sz w:val="22"/>
          <w:szCs w:val="22"/>
        </w:rPr>
        <w:t xml:space="preserve"> below. </w:t>
      </w:r>
    </w:p>
    <w:p w14:paraId="7BBF48FF" w14:textId="3762DB2F" w:rsidR="004542A7" w:rsidRPr="001450DF" w:rsidRDefault="004542A7" w:rsidP="004542A7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1450DF"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partially correct answers. There are</w:t>
      </w:r>
      <w:r w:rsidR="00EB0164" w:rsidRPr="001450DF">
        <w:rPr>
          <w:rFonts w:ascii="Arial" w:eastAsia="Calibri" w:hAnsi="Arial" w:cs="Arial"/>
          <w:i/>
          <w:color w:val="FF0000"/>
          <w:sz w:val="22"/>
          <w:szCs w:val="22"/>
        </w:rPr>
        <w:t xml:space="preserve"> 1</w:t>
      </w:r>
      <w:r w:rsidR="001450DF">
        <w:rPr>
          <w:rFonts w:ascii="Arial" w:eastAsia="Calibri" w:hAnsi="Arial" w:cs="Arial"/>
          <w:i/>
          <w:color w:val="FF0000"/>
          <w:sz w:val="22"/>
          <w:szCs w:val="22"/>
        </w:rPr>
        <w:t>4</w:t>
      </w:r>
      <w:r w:rsidRPr="001450DF"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34640276" w14:textId="77777777" w:rsidR="004542A7" w:rsidRPr="000756B8" w:rsidRDefault="004542A7" w:rsidP="00262902">
      <w:pPr>
        <w:rPr>
          <w:rFonts w:ascii="Arial" w:hAnsi="Arial" w:cs="Arial"/>
          <w:i/>
          <w:color w:val="0000FF"/>
        </w:rPr>
      </w:pPr>
    </w:p>
    <w:p w14:paraId="6D3049E3" w14:textId="77777777" w:rsidR="0056725A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will use models </w:t>
      </w:r>
      <w:r w:rsidR="003006E9">
        <w:rPr>
          <w:rFonts w:ascii="Arial" w:hAnsi="Arial" w:cs="Arial"/>
          <w:sz w:val="22"/>
          <w:szCs w:val="22"/>
        </w:rPr>
        <w:t xml:space="preserve">to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</w:t>
      </w:r>
      <w:r w:rsidR="00D1491C">
        <w:rPr>
          <w:rFonts w:ascii="Arial" w:hAnsi="Arial" w:cs="Arial"/>
          <w:sz w:val="22"/>
          <w:szCs w:val="22"/>
        </w:rPr>
        <w:t xml:space="preserve">how </w:t>
      </w:r>
      <w:r w:rsidR="00D1491C" w:rsidRPr="00D1491C">
        <w:rPr>
          <w:rFonts w:ascii="Arial" w:hAnsi="Arial" w:cs="Arial"/>
          <w:sz w:val="22"/>
          <w:szCs w:val="22"/>
        </w:rPr>
        <w:t xml:space="preserve">potatoes make food </w:t>
      </w:r>
      <w:r w:rsidR="009E6DCE" w:rsidRPr="00D1491C">
        <w:rPr>
          <w:rFonts w:ascii="Arial" w:hAnsi="Arial" w:cs="Arial"/>
          <w:sz w:val="22"/>
          <w:szCs w:val="22"/>
        </w:rPr>
        <w:t xml:space="preserve">at </w:t>
      </w:r>
      <w:r w:rsidR="009E6DCE">
        <w:rPr>
          <w:rFonts w:ascii="Arial" w:hAnsi="Arial" w:cs="Arial"/>
          <w:sz w:val="22"/>
          <w:szCs w:val="22"/>
        </w:rPr>
        <w:t>the atomic-molecular scale</w:t>
      </w:r>
      <w:r w:rsidR="002072F2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708F75E2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4AAA5902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04258FF3" w14:textId="77777777" w:rsidR="00733E2D" w:rsidRDefault="00D1491C" w:rsidP="0056725A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Plants photosynthesize when they are in the light. </w:t>
      </w:r>
      <w:r w:rsidR="009E4EF7">
        <w:rPr>
          <w:rFonts w:ascii="Arial" w:hAnsi="Arial" w:cs="Arial"/>
          <w:sz w:val="22"/>
          <w:szCs w:val="22"/>
        </w:rPr>
        <w:t>Light energy is changed into chemical energy</w:t>
      </w:r>
      <w:r w:rsidR="00C52DF5">
        <w:rPr>
          <w:rFonts w:ascii="Arial" w:hAnsi="Arial" w:cs="Arial"/>
          <w:sz w:val="22"/>
          <w:szCs w:val="22"/>
        </w:rPr>
        <w:t>, which is stored in the high-energy bonds of glucose: C-C and C-H bonds</w:t>
      </w:r>
      <w:r w:rsidR="009E4EF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U</w:t>
      </w:r>
      <w:r w:rsidR="00733E2D" w:rsidRPr="00733E2D">
        <w:rPr>
          <w:rFonts w:ascii="Arial" w:hAnsi="Arial" w:cs="Arial"/>
          <w:sz w:val="22"/>
          <w:szCs w:val="22"/>
        </w:rPr>
        <w:t xml:space="preserve">se the molecular models to show </w:t>
      </w:r>
      <w:r w:rsidR="00733E2D" w:rsidRPr="00D1491C">
        <w:rPr>
          <w:rFonts w:ascii="Arial" w:hAnsi="Arial" w:cs="Arial"/>
          <w:sz w:val="22"/>
          <w:szCs w:val="22"/>
        </w:rPr>
        <w:t xml:space="preserve">how </w:t>
      </w:r>
      <w:r w:rsidR="00C52DF5">
        <w:rPr>
          <w:rFonts w:ascii="Arial" w:hAnsi="Arial" w:cs="Arial"/>
          <w:sz w:val="22"/>
          <w:szCs w:val="22"/>
        </w:rPr>
        <w:t>this happens</w:t>
      </w:r>
      <w:r w:rsidRPr="00D1491C">
        <w:rPr>
          <w:rFonts w:ascii="Arial" w:hAnsi="Arial" w:cs="Arial"/>
          <w:sz w:val="22"/>
          <w:szCs w:val="22"/>
        </w:rPr>
        <w:t>.</w:t>
      </w:r>
    </w:p>
    <w:p w14:paraId="3010182C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747C20FB" w14:textId="77777777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3BE6A2E4" w14:textId="1E5A52CA" w:rsidR="001450DF" w:rsidRPr="001450DF" w:rsidRDefault="001450DF" w:rsidP="001450DF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450DF">
        <w:rPr>
          <w:rFonts w:ascii="Arial" w:hAnsi="Arial" w:cs="Arial"/>
          <w:i/>
          <w:sz w:val="22"/>
          <w:szCs w:val="22"/>
        </w:rPr>
        <w:t>Work with your partner to make models of the reactant molecules: carbon dioxide and water.</w:t>
      </w:r>
    </w:p>
    <w:p w14:paraId="1A03E39D" w14:textId="3BD476D1" w:rsidR="001450DF" w:rsidRPr="00733E2D" w:rsidRDefault="001450DF" w:rsidP="001450DF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Make models </w:t>
      </w:r>
      <w:r w:rsidRPr="00530353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 xml:space="preserve">6 </w:t>
      </w:r>
      <w:r w:rsidRPr="00530353">
        <w:rPr>
          <w:rFonts w:ascii="Arial" w:hAnsi="Arial" w:cs="Arial"/>
          <w:sz w:val="22"/>
          <w:szCs w:val="22"/>
        </w:rPr>
        <w:t>carbon dioxide (CO</w:t>
      </w:r>
      <w:r w:rsidRPr="00530353">
        <w:rPr>
          <w:rFonts w:ascii="Arial" w:hAnsi="Arial" w:cs="Arial"/>
          <w:sz w:val="22"/>
          <w:szCs w:val="22"/>
          <w:vertAlign w:val="subscript"/>
        </w:rPr>
        <w:t>2</w:t>
      </w:r>
      <w:r w:rsidRPr="0053035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molecules</w:t>
      </w:r>
      <w:r w:rsidRPr="00530353">
        <w:rPr>
          <w:rFonts w:ascii="Arial" w:hAnsi="Arial" w:cs="Arial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 xml:space="preserve">6 </w:t>
      </w:r>
      <w:r w:rsidRPr="00530353">
        <w:rPr>
          <w:rFonts w:ascii="Arial" w:hAnsi="Arial" w:cs="Arial"/>
          <w:sz w:val="22"/>
          <w:szCs w:val="22"/>
        </w:rPr>
        <w:t>water (H</w:t>
      </w:r>
      <w:r w:rsidRPr="00530353">
        <w:rPr>
          <w:rFonts w:ascii="Arial" w:hAnsi="Arial" w:cs="Arial"/>
          <w:sz w:val="22"/>
          <w:szCs w:val="22"/>
          <w:vertAlign w:val="subscript"/>
        </w:rPr>
        <w:t>2</w:t>
      </w:r>
      <w:r w:rsidRPr="00530353">
        <w:rPr>
          <w:rFonts w:ascii="Arial" w:hAnsi="Arial" w:cs="Arial"/>
          <w:sz w:val="22"/>
          <w:szCs w:val="22"/>
        </w:rPr>
        <w:t>O)</w:t>
      </w:r>
      <w:r>
        <w:rPr>
          <w:rFonts w:ascii="Arial" w:hAnsi="Arial" w:cs="Arial"/>
          <w:sz w:val="22"/>
          <w:szCs w:val="22"/>
        </w:rPr>
        <w:t xml:space="preserve"> molecules</w:t>
      </w:r>
      <w:r w:rsidRPr="0053035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Put these molecules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</w:t>
      </w:r>
    </w:p>
    <w:p w14:paraId="223FCF42" w14:textId="60DEFC33" w:rsidR="001450DF" w:rsidRPr="00733E2D" w:rsidRDefault="001450DF" w:rsidP="001450DF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 creating the reactant molecules</w:t>
      </w:r>
      <w:r>
        <w:rPr>
          <w:rFonts w:ascii="Arial" w:hAnsi="Arial" w:cs="Arial"/>
          <w:sz w:val="22"/>
          <w:szCs w:val="22"/>
        </w:rPr>
        <w:t>,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Pr="00530353">
        <w:rPr>
          <w:rFonts w:ascii="Arial" w:hAnsi="Arial" w:cs="Arial"/>
          <w:sz w:val="22"/>
          <w:szCs w:val="22"/>
        </w:rPr>
        <w:t xml:space="preserve">carbon dioxide and water, </w:t>
      </w:r>
      <w:r w:rsidRPr="00733E2D">
        <w:rPr>
          <w:rFonts w:ascii="Arial" w:hAnsi="Arial" w:cs="Arial"/>
          <w:sz w:val="22"/>
          <w:szCs w:val="22"/>
        </w:rPr>
        <w:t xml:space="preserve">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04FEECEC" w14:textId="657E2D48" w:rsidR="001450DF" w:rsidRPr="00733E2D" w:rsidRDefault="001450DF" w:rsidP="001450DF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Place 12 twist ties in the “reactants” square on your poster with a “Light Energy” card. These twist ties represent light energy coming from the Sun. </w:t>
      </w:r>
    </w:p>
    <w:p w14:paraId="42D3DA53" w14:textId="77777777" w:rsidR="001450DF" w:rsidRPr="00733E2D" w:rsidRDefault="001450DF" w:rsidP="001450DF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Show how the atoms of the reactant molecules can recombine into product molecules—</w:t>
      </w:r>
      <w:r>
        <w:rPr>
          <w:rFonts w:ascii="Arial" w:hAnsi="Arial" w:cs="Arial"/>
          <w:i/>
          <w:sz w:val="22"/>
          <w:szCs w:val="22"/>
        </w:rPr>
        <w:t>oxygen and glucose</w:t>
      </w:r>
      <w:r w:rsidRPr="009E6DCE">
        <w:rPr>
          <w:rFonts w:ascii="Arial" w:hAnsi="Arial" w:cs="Arial"/>
          <w:i/>
          <w:sz w:val="22"/>
          <w:szCs w:val="22"/>
        </w:rPr>
        <w:t>—and show how</w:t>
      </w:r>
      <w:r>
        <w:rPr>
          <w:rFonts w:ascii="Arial" w:hAnsi="Arial" w:cs="Arial"/>
          <w:i/>
          <w:sz w:val="22"/>
          <w:szCs w:val="22"/>
        </w:rPr>
        <w:t xml:space="preserve"> light energy is transformed into</w:t>
      </w:r>
      <w:r w:rsidRPr="009E6DCE">
        <w:rPr>
          <w:rFonts w:ascii="Arial" w:hAnsi="Arial" w:cs="Arial"/>
          <w:i/>
          <w:sz w:val="22"/>
          <w:szCs w:val="22"/>
        </w:rPr>
        <w:t xml:space="preserve"> chemical energy when this happens</w:t>
      </w:r>
      <w:r w:rsidRPr="00733E2D">
        <w:rPr>
          <w:rFonts w:ascii="Arial" w:hAnsi="Arial" w:cs="Arial"/>
          <w:sz w:val="22"/>
          <w:szCs w:val="22"/>
        </w:rPr>
        <w:t>.</w:t>
      </w:r>
    </w:p>
    <w:p w14:paraId="546B6BA8" w14:textId="349C0D8E" w:rsidR="001450DF" w:rsidRPr="00733E2D" w:rsidRDefault="001450DF" w:rsidP="001450DF">
      <w:pPr>
        <w:pStyle w:val="ListParagraph"/>
        <w:numPr>
          <w:ilvl w:val="1"/>
          <w:numId w:val="18"/>
        </w:numPr>
        <w:rPr>
          <w:rFonts w:ascii="Arial" w:eastAsia="Arial" w:hAnsi="Arial" w:cs="Arial"/>
          <w:sz w:val="22"/>
          <w:szCs w:val="22"/>
        </w:rPr>
      </w:pPr>
      <w:r w:rsidRPr="001338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3AB7A02" wp14:editId="54745F3D">
            <wp:simplePos x="0" y="0"/>
            <wp:positionH relativeFrom="column">
              <wp:posOffset>4208780</wp:posOffset>
            </wp:positionH>
            <wp:positionV relativeFrom="paragraph">
              <wp:posOffset>52705</wp:posOffset>
            </wp:positionV>
            <wp:extent cx="1776095" cy="1422400"/>
            <wp:effectExtent l="0" t="0" r="1905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66E7B6F">
        <w:rPr>
          <w:rFonts w:ascii="Menlo Bold" w:eastAsia="Menlo Bold" w:hAnsi="Menlo Bold" w:cs="Menlo Bold"/>
        </w:rPr>
        <w:t>☐</w:t>
      </w:r>
      <w:r w:rsidRPr="066E7B6F">
        <w:rPr>
          <w:rFonts w:ascii="Arial" w:eastAsia="Arial" w:hAnsi="Arial" w:cs="Arial"/>
        </w:rPr>
        <w:t xml:space="preserve"> </w:t>
      </w:r>
      <w:r w:rsidRPr="066E7B6F">
        <w:rPr>
          <w:rFonts w:ascii="Arial" w:eastAsia="Arial" w:hAnsi="Arial" w:cs="Arial"/>
          <w:sz w:val="22"/>
          <w:szCs w:val="22"/>
        </w:rPr>
        <w:t>Take the carbon dioxide and water molecules apart and recombine them into glucose (C</w:t>
      </w:r>
      <w:r w:rsidRPr="066E7B6F">
        <w:rPr>
          <w:rFonts w:ascii="Arial" w:eastAsia="Arial" w:hAnsi="Arial" w:cs="Arial"/>
          <w:sz w:val="22"/>
          <w:szCs w:val="22"/>
          <w:vertAlign w:val="subscript"/>
        </w:rPr>
        <w:t>6</w:t>
      </w:r>
      <w:r w:rsidRPr="066E7B6F">
        <w:rPr>
          <w:rFonts w:ascii="Arial" w:eastAsia="Arial" w:hAnsi="Arial" w:cs="Arial"/>
          <w:sz w:val="22"/>
          <w:szCs w:val="22"/>
        </w:rPr>
        <w:t>H</w:t>
      </w:r>
      <w:r w:rsidRPr="066E7B6F">
        <w:rPr>
          <w:rFonts w:ascii="Arial" w:eastAsia="Arial" w:hAnsi="Arial" w:cs="Arial"/>
          <w:sz w:val="22"/>
          <w:szCs w:val="22"/>
          <w:vertAlign w:val="subscript"/>
        </w:rPr>
        <w:t>12</w:t>
      </w:r>
      <w:r w:rsidRPr="066E7B6F">
        <w:rPr>
          <w:rFonts w:ascii="Arial" w:eastAsia="Arial" w:hAnsi="Arial" w:cs="Arial"/>
          <w:sz w:val="22"/>
          <w:szCs w:val="22"/>
        </w:rPr>
        <w:t>O</w:t>
      </w:r>
      <w:r w:rsidRPr="066E7B6F">
        <w:rPr>
          <w:rFonts w:ascii="Arial" w:eastAsia="Arial" w:hAnsi="Arial" w:cs="Arial"/>
          <w:sz w:val="22"/>
          <w:szCs w:val="22"/>
          <w:vertAlign w:val="subscript"/>
        </w:rPr>
        <w:t>6</w:t>
      </w:r>
      <w:r w:rsidRPr="066E7B6F">
        <w:rPr>
          <w:rFonts w:ascii="Arial" w:eastAsia="Arial" w:hAnsi="Arial" w:cs="Arial"/>
          <w:sz w:val="22"/>
          <w:szCs w:val="22"/>
        </w:rPr>
        <w:t>) and oxygen (O</w:t>
      </w:r>
      <w:r w:rsidRPr="066E7B6F">
        <w:rPr>
          <w:rFonts w:ascii="Arial" w:eastAsia="Arial" w:hAnsi="Arial" w:cs="Arial"/>
          <w:sz w:val="22"/>
          <w:szCs w:val="22"/>
          <w:vertAlign w:val="subscript"/>
        </w:rPr>
        <w:t>2</w:t>
      </w:r>
      <w:r w:rsidRPr="066E7B6F">
        <w:rPr>
          <w:rFonts w:ascii="Arial" w:eastAsia="Arial" w:hAnsi="Arial" w:cs="Arial"/>
          <w:sz w:val="22"/>
          <w:szCs w:val="22"/>
        </w:rPr>
        <w:t xml:space="preserve">) molecules. Put these molecules on the </w:t>
      </w:r>
      <w:r w:rsidRPr="066E7B6F">
        <w:rPr>
          <w:rFonts w:ascii="Arial" w:eastAsia="Arial" w:hAnsi="Arial" w:cs="Arial"/>
          <w:i/>
          <w:iCs/>
          <w:sz w:val="22"/>
          <w:szCs w:val="22"/>
        </w:rPr>
        <w:t>product</w:t>
      </w:r>
      <w:r w:rsidRPr="066E7B6F">
        <w:rPr>
          <w:rFonts w:ascii="Arial" w:eastAsia="Arial" w:hAnsi="Arial" w:cs="Arial"/>
          <w:sz w:val="22"/>
          <w:szCs w:val="22"/>
        </w:rPr>
        <w:t xml:space="preserve"> side of the </w:t>
      </w:r>
      <w:r w:rsidRPr="066E7B6F">
        <w:rPr>
          <w:rFonts w:ascii="Arial" w:eastAsia="Arial" w:hAnsi="Arial" w:cs="Arial"/>
          <w:i/>
          <w:iCs/>
          <w:sz w:val="22"/>
          <w:szCs w:val="22"/>
        </w:rPr>
        <w:t>Molecular Models Placemat.</w:t>
      </w:r>
      <w:r w:rsidRPr="066E7B6F">
        <w:rPr>
          <w:rFonts w:ascii="Arial" w:eastAsia="Arial" w:hAnsi="Arial" w:cs="Arial"/>
          <w:sz w:val="22"/>
          <w:szCs w:val="22"/>
        </w:rPr>
        <w:t xml:space="preserve"> </w:t>
      </w:r>
      <w:r w:rsidRPr="066E7B6F">
        <w:rPr>
          <w:rFonts w:ascii="Arial" w:eastAsia="Arial" w:hAnsi="Arial" w:cs="Arial"/>
          <w:sz w:val="22"/>
          <w:szCs w:val="22"/>
          <w:u w:val="single"/>
        </w:rPr>
        <w:t>Answer these questions</w:t>
      </w:r>
      <w:r w:rsidRPr="066E7B6F">
        <w:rPr>
          <w:rFonts w:ascii="Arial" w:eastAsia="Arial" w:hAnsi="Arial" w:cs="Arial"/>
          <w:sz w:val="22"/>
          <w:szCs w:val="22"/>
        </w:rPr>
        <w:t>:</w:t>
      </w:r>
      <w:r w:rsidRPr="00112694">
        <w:t xml:space="preserve"> </w:t>
      </w:r>
    </w:p>
    <w:p w14:paraId="380DED24" w14:textId="7D6FAF21" w:rsidR="001450DF" w:rsidRPr="00133886" w:rsidRDefault="001450DF" w:rsidP="001450DF">
      <w:pPr>
        <w:pStyle w:val="ListParagraph"/>
        <w:numPr>
          <w:ilvl w:val="2"/>
          <w:numId w:val="18"/>
        </w:numPr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sz w:val="22"/>
          <w:szCs w:val="22"/>
        </w:rPr>
        <w:t xml:space="preserve">How many carbon dioxide molecules were used? </w:t>
      </w:r>
      <w:r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094F4125" w14:textId="1B2F28B9" w:rsidR="001450DF" w:rsidRPr="00133886" w:rsidRDefault="001450DF" w:rsidP="001450DF">
      <w:pPr>
        <w:pStyle w:val="ListParagraph"/>
        <w:numPr>
          <w:ilvl w:val="2"/>
          <w:numId w:val="18"/>
        </w:numPr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sz w:val="22"/>
          <w:szCs w:val="22"/>
        </w:rPr>
        <w:t xml:space="preserve">How many water molecules were used? </w:t>
      </w:r>
      <w:r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4082CB5C" w14:textId="759AD335" w:rsidR="001450DF" w:rsidRPr="00733E2D" w:rsidRDefault="001450DF" w:rsidP="001450DF">
      <w:pPr>
        <w:pStyle w:val="ListParagraph"/>
        <w:numPr>
          <w:ilvl w:val="2"/>
          <w:numId w:val="18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</w:t>
      </w:r>
      <w:r>
        <w:rPr>
          <w:rFonts w:ascii="Arial" w:hAnsi="Arial" w:cs="Arial"/>
          <w:sz w:val="22"/>
          <w:szCs w:val="22"/>
        </w:rPr>
        <w:t xml:space="preserve">glucose </w:t>
      </w:r>
      <w:r w:rsidRPr="00733E2D">
        <w:rPr>
          <w:rFonts w:ascii="Arial" w:hAnsi="Arial" w:cs="Arial"/>
          <w:sz w:val="22"/>
          <w:szCs w:val="22"/>
        </w:rPr>
        <w:t xml:space="preserve">molecules were produced?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</w:t>
      </w:r>
    </w:p>
    <w:p w14:paraId="74C0549F" w14:textId="79C5CB3C" w:rsidR="001450DF" w:rsidRPr="00733E2D" w:rsidRDefault="001450DF" w:rsidP="001450DF">
      <w:pPr>
        <w:pStyle w:val="ListParagraph"/>
        <w:numPr>
          <w:ilvl w:val="2"/>
          <w:numId w:val="18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</w:t>
      </w:r>
      <w:r>
        <w:rPr>
          <w:rFonts w:ascii="Arial" w:hAnsi="Arial" w:cs="Arial"/>
          <w:sz w:val="22"/>
          <w:szCs w:val="22"/>
        </w:rPr>
        <w:t xml:space="preserve">oxygen </w:t>
      </w:r>
      <w:r w:rsidRPr="00733E2D">
        <w:rPr>
          <w:rFonts w:ascii="Arial" w:hAnsi="Arial" w:cs="Arial"/>
          <w:sz w:val="22"/>
          <w:szCs w:val="22"/>
        </w:rPr>
        <w:t xml:space="preserve">molecules were produced? </w:t>
      </w:r>
      <w:r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117B4D8D" w14:textId="61C0D7BA" w:rsidR="001450DF" w:rsidRDefault="001450DF" w:rsidP="001450DF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315269">
        <w:rPr>
          <w:rFonts w:ascii="Arial" w:hAnsi="Arial" w:cs="Arial"/>
          <w:sz w:val="22"/>
          <w:szCs w:val="22"/>
        </w:rPr>
        <w:t>Energy lasts forever,</w:t>
      </w:r>
      <w:r w:rsidRPr="00733E2D">
        <w:rPr>
          <w:rFonts w:ascii="Arial" w:hAnsi="Arial" w:cs="Arial"/>
          <w:sz w:val="22"/>
          <w:szCs w:val="22"/>
        </w:rPr>
        <w:t xml:space="preserve">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Glucose has high-energy bonds (C-C and C-H). Add a twist tie to all the C-C and C-H bonds in the products. What form of energy did the light energy change into? 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</w:t>
      </w:r>
      <w:r>
        <w:rPr>
          <w:rFonts w:ascii="Arial" w:hAnsi="Arial" w:cs="Arial"/>
          <w:sz w:val="22"/>
          <w:szCs w:val="22"/>
        </w:rPr>
        <w:t>(</w:t>
      </w:r>
      <w:r w:rsidRPr="00733E2D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)</w:t>
      </w:r>
      <w:r w:rsidRPr="00733E2D">
        <w:rPr>
          <w:rFonts w:ascii="Arial" w:hAnsi="Arial" w:cs="Arial"/>
          <w:sz w:val="22"/>
          <w:szCs w:val="22"/>
        </w:rPr>
        <w:t xml:space="preserve"> under the twist ties.</w:t>
      </w:r>
    </w:p>
    <w:p w14:paraId="425AE261" w14:textId="77777777" w:rsidR="001450DF" w:rsidRDefault="001450DF" w:rsidP="001450DF">
      <w:pPr>
        <w:rPr>
          <w:rFonts w:ascii="Arial" w:hAnsi="Arial" w:cs="Arial"/>
          <w:b/>
        </w:rPr>
      </w:pPr>
    </w:p>
    <w:p w14:paraId="73972D72" w14:textId="0D7BCD70" w:rsidR="00FE7259" w:rsidRPr="001450DF" w:rsidRDefault="009E6DCE" w:rsidP="00FE7259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1450DF">
        <w:rPr>
          <w:rFonts w:ascii="Arial" w:hAnsi="Arial" w:cs="Arial"/>
          <w:b/>
        </w:rPr>
        <w:lastRenderedPageBreak/>
        <w:t xml:space="preserve">Atoms last forever! </w:t>
      </w:r>
    </w:p>
    <w:p w14:paraId="09B77091" w14:textId="6184F72F" w:rsidR="00FE7259" w:rsidRDefault="00FE7259" w:rsidP="00FE72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 xml:space="preserve">ccount for all the atoms in your models. </w:t>
      </w:r>
    </w:p>
    <w:p w14:paraId="2D6E63DA" w14:textId="70DD8C8B" w:rsidR="00FE7259" w:rsidRPr="00FE7259" w:rsidRDefault="00FE7259" w:rsidP="00FE7259">
      <w:pPr>
        <w:rPr>
          <w:rFonts w:ascii="Arial" w:hAnsi="Arial" w:cs="Arial"/>
          <w:i/>
          <w:color w:val="FF0000"/>
          <w:sz w:val="22"/>
          <w:szCs w:val="22"/>
        </w:rPr>
      </w:pPr>
      <w:r w:rsidRPr="009F27C6">
        <w:rPr>
          <w:rFonts w:ascii="Arial" w:hAnsi="Arial" w:cs="Arial"/>
          <w:i/>
          <w:color w:val="FF0000"/>
          <w:sz w:val="22"/>
          <w:szCs w:val="22"/>
        </w:rPr>
        <w:t xml:space="preserve">1 point for each correct </w:t>
      </w:r>
      <w:r>
        <w:rPr>
          <w:rFonts w:ascii="Arial" w:hAnsi="Arial" w:cs="Arial"/>
          <w:i/>
          <w:color w:val="FF0000"/>
          <w:sz w:val="22"/>
          <w:szCs w:val="22"/>
        </w:rPr>
        <w:t>answer</w:t>
      </w:r>
      <w:r w:rsidR="001A3F66">
        <w:rPr>
          <w:rFonts w:ascii="Arial" w:hAnsi="Arial" w:cs="Arial"/>
          <w:i/>
          <w:color w:val="FF0000"/>
          <w:sz w:val="22"/>
          <w:szCs w:val="22"/>
        </w:rPr>
        <w:t xml:space="preserve">: </w:t>
      </w:r>
      <w:r>
        <w:rPr>
          <w:rFonts w:ascii="Arial" w:hAnsi="Arial" w:cs="Arial"/>
          <w:i/>
          <w:color w:val="FF0000"/>
          <w:sz w:val="22"/>
          <w:szCs w:val="22"/>
        </w:rPr>
        <w:t>6</w:t>
      </w:r>
      <w:r w:rsidRPr="009F27C6">
        <w:rPr>
          <w:rFonts w:ascii="Arial" w:hAnsi="Arial" w:cs="Arial"/>
          <w:i/>
          <w:color w:val="FF0000"/>
          <w:sz w:val="22"/>
          <w:szCs w:val="22"/>
        </w:rPr>
        <w:t xml:space="preserve"> points total</w:t>
      </w:r>
    </w:p>
    <w:p w14:paraId="7EF95F7C" w14:textId="63BA4C9D" w:rsidR="00FE7259" w:rsidRPr="007E7AD9" w:rsidRDefault="00FE7259" w:rsidP="00FE7259">
      <w:pPr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drawing>
          <wp:inline distT="0" distB="0" distL="0" distR="0" wp14:anchorId="7D1A1D8A" wp14:editId="099F2E49">
            <wp:extent cx="5549900" cy="176690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19-07-02 at 7.32.05 P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9900" cy="176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10837" w14:textId="58E10956" w:rsidR="00FE7259" w:rsidRPr="00BE1B7A" w:rsidRDefault="00FE7259" w:rsidP="00FE7259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Reactants)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(Products)</w:t>
      </w:r>
    </w:p>
    <w:p w14:paraId="5134FCAC" w14:textId="77777777" w:rsidR="00FE7259" w:rsidRPr="00525792" w:rsidRDefault="00FE7259" w:rsidP="00FE725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u w:val="single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78CE3264" w14:textId="77777777" w:rsidR="00FE7259" w:rsidRPr="00E44BD4" w:rsidRDefault="00FE7259" w:rsidP="00FE725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  <w:r w:rsidRPr="00E44BD4">
        <w:rPr>
          <w:rFonts w:ascii="Arial" w:hAnsi="Arial" w:cs="Arial"/>
          <w:sz w:val="22"/>
          <w:szCs w:val="22"/>
        </w:rPr>
        <w:t xml:space="preserve">                   </w:t>
      </w:r>
    </w:p>
    <w:p w14:paraId="1970135A" w14:textId="77777777" w:rsidR="00FE7259" w:rsidRPr="00E44BD4" w:rsidRDefault="00FE7259" w:rsidP="00FE7259">
      <w:pPr>
        <w:rPr>
          <w:rFonts w:ascii="Arial" w:hAnsi="Arial" w:cs="Arial"/>
          <w:sz w:val="22"/>
          <w:szCs w:val="22"/>
        </w:rPr>
      </w:pPr>
    </w:p>
    <w:p w14:paraId="7BA32242" w14:textId="77777777" w:rsidR="00FE7259" w:rsidRPr="00E44BD4" w:rsidRDefault="00FE7259" w:rsidP="00FE725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12</w:t>
      </w:r>
    </w:p>
    <w:p w14:paraId="3C663184" w14:textId="77777777" w:rsidR="00FE7259" w:rsidRPr="00E44BD4" w:rsidRDefault="00FE7259" w:rsidP="00FE725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12</w:t>
      </w:r>
    </w:p>
    <w:p w14:paraId="37867264" w14:textId="77777777" w:rsidR="00FE7259" w:rsidRPr="00E44BD4" w:rsidRDefault="00FE7259" w:rsidP="00FE7259">
      <w:pPr>
        <w:rPr>
          <w:rFonts w:ascii="Arial" w:hAnsi="Arial" w:cs="Arial"/>
          <w:sz w:val="22"/>
          <w:szCs w:val="22"/>
        </w:rPr>
      </w:pPr>
    </w:p>
    <w:p w14:paraId="3BDF2D36" w14:textId="77777777" w:rsidR="00FE7259" w:rsidRPr="00E44BD4" w:rsidRDefault="00FE7259" w:rsidP="00FE725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18</w:t>
      </w:r>
    </w:p>
    <w:p w14:paraId="7BD64402" w14:textId="29F34907" w:rsidR="00FE7259" w:rsidRPr="001450DF" w:rsidRDefault="00FE7259" w:rsidP="00FE725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18</w:t>
      </w:r>
    </w:p>
    <w:p w14:paraId="75456AA1" w14:textId="58659FB4" w:rsidR="001450DF" w:rsidRDefault="001450DF" w:rsidP="001450DF">
      <w:pPr>
        <w:rPr>
          <w:rFonts w:ascii="Arial" w:hAnsi="Arial" w:cs="Arial"/>
          <w:sz w:val="22"/>
          <w:szCs w:val="22"/>
        </w:rPr>
      </w:pPr>
    </w:p>
    <w:p w14:paraId="567D902C" w14:textId="77777777" w:rsidR="001450DF" w:rsidRPr="001450DF" w:rsidRDefault="001450DF" w:rsidP="001450D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2"/>
          <w:szCs w:val="22"/>
        </w:rPr>
      </w:pPr>
      <w:r w:rsidRPr="001450DF">
        <w:rPr>
          <w:rFonts w:ascii="Arial" w:hAnsi="Arial" w:cs="Arial"/>
          <w:b/>
        </w:rPr>
        <w:t>Energy lasts forever!</w:t>
      </w:r>
    </w:p>
    <w:p w14:paraId="7FF94AE4" w14:textId="18795C2A" w:rsidR="001450DF" w:rsidRPr="001450DF" w:rsidRDefault="001450DF" w:rsidP="001450DF">
      <w:pPr>
        <w:rPr>
          <w:rFonts w:ascii="Arial" w:hAnsi="Arial" w:cs="Arial"/>
          <w:sz w:val="22"/>
          <w:szCs w:val="22"/>
        </w:rPr>
      </w:pPr>
      <w:r w:rsidRPr="001450DF">
        <w:rPr>
          <w:rFonts w:ascii="Arial" w:hAnsi="Arial" w:cs="Arial"/>
          <w:sz w:val="22"/>
          <w:szCs w:val="22"/>
        </w:rPr>
        <w:t xml:space="preserve">Account for all the </w:t>
      </w:r>
      <w:r>
        <w:rPr>
          <w:rFonts w:ascii="Arial" w:hAnsi="Arial" w:cs="Arial"/>
          <w:sz w:val="22"/>
          <w:szCs w:val="22"/>
        </w:rPr>
        <w:t>energy</w:t>
      </w:r>
      <w:r w:rsidRPr="001450DF">
        <w:rPr>
          <w:rFonts w:ascii="Arial" w:hAnsi="Arial" w:cs="Arial"/>
          <w:sz w:val="22"/>
          <w:szCs w:val="22"/>
        </w:rPr>
        <w:t xml:space="preserve"> in your models. </w:t>
      </w:r>
    </w:p>
    <w:p w14:paraId="69D07976" w14:textId="77777777" w:rsidR="001450DF" w:rsidRDefault="001450DF" w:rsidP="001450DF">
      <w:pPr>
        <w:rPr>
          <w:rFonts w:ascii="Arial" w:hAnsi="Arial" w:cs="Arial"/>
          <w:i/>
          <w:color w:val="FF0000"/>
          <w:sz w:val="22"/>
          <w:szCs w:val="22"/>
        </w:rPr>
      </w:pPr>
      <w:r w:rsidRPr="001450DF">
        <w:rPr>
          <w:rFonts w:ascii="Arial" w:hAnsi="Arial" w:cs="Arial"/>
          <w:i/>
          <w:color w:val="FF0000"/>
          <w:sz w:val="22"/>
          <w:szCs w:val="22"/>
        </w:rPr>
        <w:t>1 point for each correct answer</w:t>
      </w:r>
    </w:p>
    <w:p w14:paraId="2E608C80" w14:textId="425EAE0C" w:rsidR="001450DF" w:rsidRDefault="001450DF" w:rsidP="001450D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4</w:t>
      </w:r>
      <w:r w:rsidRPr="001450DF">
        <w:rPr>
          <w:rFonts w:ascii="Arial" w:hAnsi="Arial" w:cs="Arial"/>
          <w:i/>
          <w:color w:val="FF0000"/>
          <w:sz w:val="22"/>
          <w:szCs w:val="22"/>
        </w:rPr>
        <w:t xml:space="preserve"> points total</w:t>
      </w:r>
    </w:p>
    <w:p w14:paraId="4547ED5B" w14:textId="7369A495" w:rsidR="001450DF" w:rsidRDefault="001450DF" w:rsidP="001450DF">
      <w:pPr>
        <w:rPr>
          <w:rFonts w:ascii="Arial" w:hAnsi="Arial" w:cs="Arial"/>
          <w:i/>
          <w:color w:val="FF0000"/>
          <w:sz w:val="22"/>
          <w:szCs w:val="22"/>
        </w:rPr>
      </w:pPr>
    </w:p>
    <w:p w14:paraId="6F5E0093" w14:textId="227297B5" w:rsidR="001450DF" w:rsidRPr="005E7E87" w:rsidRDefault="001450DF" w:rsidP="001450DF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before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>12</w:t>
      </w:r>
    </w:p>
    <w:p w14:paraId="7D687D13" w14:textId="0E86DA73" w:rsidR="001450DF" w:rsidRPr="005E7E87" w:rsidRDefault="001450DF" w:rsidP="001450DF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before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Light energy</w:t>
      </w:r>
    </w:p>
    <w:p w14:paraId="26EEC7E8" w14:textId="704C223E" w:rsidR="001450DF" w:rsidRPr="005E7E87" w:rsidRDefault="001450DF" w:rsidP="001450DF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after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>12</w:t>
      </w:r>
    </w:p>
    <w:p w14:paraId="3177DAF6" w14:textId="6C3E6CCA" w:rsidR="001450DF" w:rsidRPr="00800DFB" w:rsidRDefault="001450DF" w:rsidP="001450DF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after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Chemical energy</w:t>
      </w:r>
    </w:p>
    <w:p w14:paraId="0BFC9CC9" w14:textId="77777777" w:rsidR="005F6410" w:rsidRDefault="005F6410" w:rsidP="00033759">
      <w:pPr>
        <w:rPr>
          <w:rFonts w:ascii="Arial" w:hAnsi="Arial" w:cs="Arial"/>
          <w:b/>
          <w:i/>
          <w:sz w:val="22"/>
          <w:szCs w:val="22"/>
        </w:rPr>
      </w:pPr>
    </w:p>
    <w:p w14:paraId="3E914162" w14:textId="77777777" w:rsidR="001450DF" w:rsidRDefault="001450DF" w:rsidP="001450DF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800DFB">
        <w:rPr>
          <w:rFonts w:ascii="Arial" w:hAnsi="Arial" w:cs="Arial"/>
          <w:b/>
        </w:rPr>
        <w:t xml:space="preserve">Check Yourself! </w:t>
      </w:r>
    </w:p>
    <w:p w14:paraId="65A8D84A" w14:textId="477431EB" w:rsidR="001450DF" w:rsidRPr="00800DFB" w:rsidRDefault="001450DF" w:rsidP="001450DF">
      <w:pPr>
        <w:rPr>
          <w:rFonts w:ascii="Arial" w:hAnsi="Arial" w:cs="Arial"/>
          <w:i/>
          <w:color w:val="FF0000"/>
          <w:sz w:val="22"/>
          <w:szCs w:val="22"/>
        </w:rPr>
      </w:pPr>
      <w:r w:rsidRPr="00800DFB">
        <w:rPr>
          <w:rFonts w:ascii="Arial" w:hAnsi="Arial" w:cs="Arial"/>
          <w:i/>
          <w:color w:val="FF0000"/>
          <w:sz w:val="22"/>
          <w:szCs w:val="22"/>
        </w:rPr>
        <w:t xml:space="preserve">1 point for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each </w:t>
      </w:r>
      <w:r w:rsidRPr="00800DFB">
        <w:rPr>
          <w:rFonts w:ascii="Arial" w:hAnsi="Arial" w:cs="Arial"/>
          <w:i/>
          <w:color w:val="FF0000"/>
          <w:sz w:val="22"/>
          <w:szCs w:val="22"/>
        </w:rPr>
        <w:t>correct answer</w:t>
      </w:r>
      <w:r w:rsidR="001A3F66">
        <w:rPr>
          <w:rFonts w:ascii="Arial" w:hAnsi="Arial" w:cs="Arial"/>
          <w:i/>
          <w:color w:val="FF0000"/>
          <w:sz w:val="22"/>
          <w:szCs w:val="22"/>
        </w:rPr>
        <w:t xml:space="preserve">: </w:t>
      </w:r>
      <w:bookmarkStart w:id="0" w:name="_GoBack"/>
      <w:bookmarkEnd w:id="0"/>
      <w:r>
        <w:rPr>
          <w:rFonts w:ascii="Arial" w:hAnsi="Arial" w:cs="Arial"/>
          <w:i/>
          <w:color w:val="FF0000"/>
          <w:sz w:val="22"/>
          <w:szCs w:val="22"/>
        </w:rPr>
        <w:t>3 points total</w:t>
      </w:r>
    </w:p>
    <w:p w14:paraId="197E8CB1" w14:textId="77777777" w:rsidR="001450DF" w:rsidRPr="00800DFB" w:rsidRDefault="001450DF" w:rsidP="001450DF">
      <w:pPr>
        <w:pStyle w:val="ListParagraph"/>
        <w:ind w:left="360"/>
        <w:rPr>
          <w:rFonts w:ascii="Arial" w:hAnsi="Arial" w:cs="Arial"/>
          <w:b/>
        </w:rPr>
      </w:pPr>
    </w:p>
    <w:p w14:paraId="26E814CE" w14:textId="77777777" w:rsidR="001450DF" w:rsidRPr="00B906F6" w:rsidRDefault="001450DF" w:rsidP="001450D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020E79">
        <w:rPr>
          <w:rFonts w:ascii="Arial" w:hAnsi="Arial" w:cs="Arial"/>
          <w:sz w:val="22"/>
          <w:szCs w:val="22"/>
        </w:rPr>
        <w:t>Did the number and type of atoms stay the same at the beginning and e</w:t>
      </w:r>
      <w:r>
        <w:rPr>
          <w:rFonts w:ascii="Arial" w:hAnsi="Arial" w:cs="Arial"/>
          <w:sz w:val="22"/>
          <w:szCs w:val="22"/>
        </w:rPr>
        <w:t xml:space="preserve">nd of the chemical change? 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</w:p>
    <w:p w14:paraId="3072E6A6" w14:textId="77777777" w:rsidR="001450DF" w:rsidRPr="00020E79" w:rsidRDefault="001450DF" w:rsidP="001450D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020E79">
        <w:rPr>
          <w:rFonts w:ascii="Arial" w:hAnsi="Arial" w:cs="Arial"/>
          <w:sz w:val="22"/>
          <w:szCs w:val="22"/>
        </w:rPr>
        <w:t xml:space="preserve">Did the number of twist ties (representing energy) stay the same at the beginning and </w:t>
      </w:r>
      <w:r>
        <w:rPr>
          <w:rFonts w:ascii="Arial" w:hAnsi="Arial" w:cs="Arial"/>
          <w:sz w:val="22"/>
          <w:szCs w:val="22"/>
        </w:rPr>
        <w:t xml:space="preserve">end of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</w:p>
    <w:p w14:paraId="4307308B" w14:textId="77777777" w:rsidR="001450DF" w:rsidRPr="00800DFB" w:rsidRDefault="001450DF" w:rsidP="001450D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  <w:r>
        <w:rPr>
          <w:rFonts w:ascii="Arial" w:hAnsi="Arial" w:cs="Arial"/>
          <w:sz w:val="22"/>
          <w:szCs w:val="22"/>
        </w:rPr>
        <w:t xml:space="preserve"> </w:t>
      </w:r>
      <w:r w:rsidRPr="00800DFB">
        <w:rPr>
          <w:rFonts w:ascii="Arial" w:hAnsi="Arial" w:cs="Arial"/>
          <w:b/>
          <w:i/>
          <w:color w:val="0000FF"/>
          <w:sz w:val="22"/>
          <w:szCs w:val="22"/>
        </w:rPr>
        <w:t>Matter and Energy last forever (in living systems)!</w:t>
      </w:r>
      <w:r w:rsidRPr="00800DFB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</w:p>
    <w:p w14:paraId="47999E94" w14:textId="77777777" w:rsidR="00EB6F05" w:rsidRPr="00033759" w:rsidRDefault="00EB6F05" w:rsidP="00033759">
      <w:pPr>
        <w:rPr>
          <w:rFonts w:ascii="Arial" w:hAnsi="Arial" w:cs="Arial"/>
          <w:sz w:val="22"/>
          <w:szCs w:val="22"/>
        </w:rPr>
      </w:pPr>
    </w:p>
    <w:p w14:paraId="144DE3D7" w14:textId="77777777" w:rsidR="00033759" w:rsidRDefault="00033759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Writing the chemical equation</w:t>
      </w:r>
      <w:r w:rsidRPr="009E6DCE">
        <w:rPr>
          <w:rFonts w:ascii="Arial" w:hAnsi="Arial" w:cs="Arial"/>
          <w:b/>
        </w:rPr>
        <w:t xml:space="preserve"> </w:t>
      </w:r>
    </w:p>
    <w:p w14:paraId="750EB1C8" w14:textId="5746A2B4" w:rsidR="00EB6F05" w:rsidRDefault="00033759" w:rsidP="00E7611D">
      <w:pPr>
        <w:pStyle w:val="ListParagraph"/>
        <w:ind w:left="0"/>
        <w:rPr>
          <w:rFonts w:ascii="Arial" w:hAnsi="Arial" w:cs="Arial"/>
          <w:i/>
          <w:color w:val="FF0000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 xml:space="preserve">Use the molecular formulas </w:t>
      </w:r>
      <w:r w:rsidR="000E02D8">
        <w:rPr>
          <w:rFonts w:ascii="Arial" w:hAnsi="Arial" w:cs="Arial"/>
          <w:sz w:val="22"/>
          <w:szCs w:val="22"/>
        </w:rPr>
        <w:t>(</w:t>
      </w:r>
      <w:r w:rsidR="009E4EF7" w:rsidRPr="009E4EF7">
        <w:rPr>
          <w:rFonts w:ascii="Arial" w:hAnsi="Arial" w:cs="Arial"/>
          <w:sz w:val="22"/>
          <w:szCs w:val="22"/>
        </w:rPr>
        <w:t>C</w:t>
      </w:r>
      <w:r w:rsidR="009E4EF7" w:rsidRPr="009E4EF7">
        <w:rPr>
          <w:rFonts w:ascii="Arial" w:hAnsi="Arial" w:cs="Arial"/>
          <w:sz w:val="22"/>
          <w:szCs w:val="22"/>
          <w:vertAlign w:val="subscript"/>
        </w:rPr>
        <w:t>6</w:t>
      </w:r>
      <w:r w:rsidR="009E4EF7" w:rsidRPr="009E4EF7">
        <w:rPr>
          <w:rFonts w:ascii="Arial" w:hAnsi="Arial" w:cs="Arial"/>
          <w:sz w:val="22"/>
          <w:szCs w:val="22"/>
        </w:rPr>
        <w:t>H</w:t>
      </w:r>
      <w:r w:rsidR="009E4EF7" w:rsidRPr="009E4EF7">
        <w:rPr>
          <w:rFonts w:ascii="Arial" w:hAnsi="Arial" w:cs="Arial"/>
          <w:sz w:val="22"/>
          <w:szCs w:val="22"/>
          <w:vertAlign w:val="subscript"/>
        </w:rPr>
        <w:t>12</w:t>
      </w:r>
      <w:r w:rsidR="009E4EF7" w:rsidRPr="009E4EF7">
        <w:rPr>
          <w:rFonts w:ascii="Arial" w:hAnsi="Arial" w:cs="Arial"/>
          <w:sz w:val="22"/>
          <w:szCs w:val="22"/>
        </w:rPr>
        <w:t>O</w:t>
      </w:r>
      <w:r w:rsidR="009E4EF7" w:rsidRPr="009E4EF7">
        <w:rPr>
          <w:rFonts w:ascii="Arial" w:hAnsi="Arial" w:cs="Arial"/>
          <w:sz w:val="22"/>
          <w:szCs w:val="22"/>
          <w:vertAlign w:val="subscript"/>
        </w:rPr>
        <w:t>6</w:t>
      </w:r>
      <w:r w:rsidR="009E4EF7">
        <w:rPr>
          <w:rFonts w:ascii="Arial" w:hAnsi="Arial" w:cs="Arial"/>
          <w:sz w:val="22"/>
          <w:szCs w:val="22"/>
        </w:rPr>
        <w:t xml:space="preserve">, </w:t>
      </w:r>
      <w:r w:rsidRPr="009E4EF7">
        <w:rPr>
          <w:rFonts w:ascii="Arial" w:hAnsi="Arial" w:cs="Arial"/>
          <w:sz w:val="22"/>
          <w:szCs w:val="22"/>
        </w:rPr>
        <w:t>O</w:t>
      </w:r>
      <w:r w:rsidRPr="00D97858">
        <w:rPr>
          <w:rFonts w:ascii="Arial" w:hAnsi="Arial" w:cs="Arial"/>
          <w:sz w:val="22"/>
          <w:szCs w:val="22"/>
          <w:vertAlign w:val="subscript"/>
        </w:rPr>
        <w:t>2</w:t>
      </w:r>
      <w:r w:rsidRPr="009D2D11">
        <w:rPr>
          <w:rFonts w:ascii="Arial" w:hAnsi="Arial" w:cs="Arial"/>
          <w:sz w:val="22"/>
          <w:szCs w:val="22"/>
        </w:rPr>
        <w:t>, CO</w:t>
      </w:r>
      <w:r w:rsidRPr="009D2D11">
        <w:rPr>
          <w:rFonts w:ascii="Arial" w:hAnsi="Arial" w:cs="Arial"/>
          <w:sz w:val="22"/>
          <w:szCs w:val="22"/>
          <w:vertAlign w:val="subscript"/>
        </w:rPr>
        <w:t>2</w:t>
      </w:r>
      <w:r w:rsidRPr="009D2D11">
        <w:rPr>
          <w:rFonts w:ascii="Arial" w:hAnsi="Arial" w:cs="Arial"/>
          <w:sz w:val="22"/>
          <w:szCs w:val="22"/>
        </w:rPr>
        <w:t>, H</w:t>
      </w:r>
      <w:r w:rsidRPr="009D2D11">
        <w:rPr>
          <w:rFonts w:ascii="Arial" w:hAnsi="Arial" w:cs="Arial"/>
          <w:sz w:val="22"/>
          <w:szCs w:val="22"/>
          <w:vertAlign w:val="subscript"/>
        </w:rPr>
        <w:t>2</w:t>
      </w:r>
      <w:r w:rsidR="009D2D11">
        <w:rPr>
          <w:rFonts w:ascii="Arial" w:hAnsi="Arial" w:cs="Arial"/>
          <w:sz w:val="22"/>
          <w:szCs w:val="22"/>
        </w:rPr>
        <w:t>O</w:t>
      </w:r>
      <w:r w:rsidR="000E02D8">
        <w:rPr>
          <w:rFonts w:ascii="Arial" w:hAnsi="Arial" w:cs="Arial"/>
          <w:sz w:val="22"/>
          <w:szCs w:val="22"/>
        </w:rPr>
        <w:t>)</w:t>
      </w:r>
      <w:r w:rsidRPr="00033759">
        <w:rPr>
          <w:rFonts w:ascii="Arial" w:hAnsi="Arial" w:cs="Arial"/>
          <w:sz w:val="22"/>
          <w:szCs w:val="22"/>
        </w:rPr>
        <w:t xml:space="preserve"> and the yield sign (</w:t>
      </w:r>
      <w:r w:rsidRPr="00033759">
        <w:rPr>
          <w:rFonts w:ascii="Arial" w:hAnsi="Arial" w:cs="Arial"/>
          <w:sz w:val="22"/>
          <w:szCs w:val="22"/>
        </w:rPr>
        <w:sym w:font="Wingdings" w:char="F0E0"/>
      </w:r>
      <w:r w:rsidRPr="0003375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>
        <w:rPr>
          <w:rFonts w:ascii="Arial" w:hAnsi="Arial" w:cs="Arial"/>
          <w:sz w:val="22"/>
          <w:szCs w:val="22"/>
        </w:rPr>
        <w:t>:</w:t>
      </w:r>
    </w:p>
    <w:p w14:paraId="40D82185" w14:textId="34C9F7ED" w:rsidR="00C27633" w:rsidRPr="001A3F66" w:rsidRDefault="005D1A77" w:rsidP="001A3F66">
      <w:pPr>
        <w:pStyle w:val="ListParagraph"/>
        <w:ind w:left="0"/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</w:pPr>
      <w:r w:rsidRPr="005D1A77">
        <w:rPr>
          <w:rFonts w:ascii="Arial" w:hAnsi="Arial" w:cs="Arial"/>
          <w:b/>
          <w:i/>
          <w:color w:val="0000FF"/>
          <w:sz w:val="22"/>
          <w:szCs w:val="22"/>
        </w:rPr>
        <w:t>6H</w:t>
      </w:r>
      <w:r w:rsidRPr="005D1A77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5D1A77">
        <w:rPr>
          <w:rFonts w:ascii="Arial" w:hAnsi="Arial" w:cs="Arial"/>
          <w:b/>
          <w:i/>
          <w:color w:val="0000FF"/>
          <w:sz w:val="22"/>
          <w:szCs w:val="22"/>
        </w:rPr>
        <w:t>O + 6CO</w:t>
      </w:r>
      <w:r w:rsidRPr="005D1A77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 xml:space="preserve">2 </w:t>
      </w:r>
      <w:r w:rsidRPr="005D1A77">
        <w:rPr>
          <w:rFonts w:ascii="Wingdings" w:hAnsi="Wingdings" w:cs="Arial"/>
          <w:b/>
          <w:i/>
          <w:color w:val="0000FF"/>
          <w:sz w:val="22"/>
          <w:szCs w:val="22"/>
        </w:rPr>
        <w:t></w:t>
      </w:r>
      <w:r w:rsidRPr="005D1A77">
        <w:rPr>
          <w:rFonts w:ascii="Arial" w:hAnsi="Arial" w:cs="Arial"/>
          <w:b/>
          <w:i/>
          <w:color w:val="0000FF"/>
          <w:sz w:val="22"/>
          <w:szCs w:val="22"/>
        </w:rPr>
        <w:t xml:space="preserve"> C</w:t>
      </w:r>
      <w:r w:rsidRPr="005D1A77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6</w:t>
      </w:r>
      <w:r w:rsidRPr="005D1A77">
        <w:rPr>
          <w:rFonts w:ascii="Arial" w:hAnsi="Arial" w:cs="Arial"/>
          <w:b/>
          <w:i/>
          <w:color w:val="0000FF"/>
          <w:sz w:val="22"/>
          <w:szCs w:val="22"/>
        </w:rPr>
        <w:t>H</w:t>
      </w:r>
      <w:r w:rsidRPr="005D1A77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12</w:t>
      </w:r>
      <w:r w:rsidRPr="005D1A77">
        <w:rPr>
          <w:rFonts w:ascii="Arial" w:hAnsi="Arial" w:cs="Arial"/>
          <w:b/>
          <w:i/>
          <w:color w:val="0000FF"/>
          <w:sz w:val="22"/>
          <w:szCs w:val="22"/>
        </w:rPr>
        <w:t>O</w:t>
      </w:r>
      <w:r w:rsidRPr="005D1A77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6</w:t>
      </w:r>
      <w:r w:rsidRPr="005D1A77">
        <w:rPr>
          <w:rFonts w:ascii="Arial" w:hAnsi="Arial" w:cs="Arial"/>
          <w:b/>
          <w:i/>
          <w:color w:val="0000FF"/>
          <w:sz w:val="22"/>
          <w:szCs w:val="22"/>
        </w:rPr>
        <w:t xml:space="preserve"> + 6O</w:t>
      </w:r>
      <w:r w:rsidRPr="005D1A77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="001A3F66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 xml:space="preserve"> </w:t>
      </w:r>
      <w:r w:rsidR="001A3F66">
        <w:rPr>
          <w:rFonts w:ascii="Arial" w:hAnsi="Arial" w:cs="Arial"/>
          <w:i/>
          <w:color w:val="FF0000"/>
          <w:sz w:val="22"/>
          <w:szCs w:val="22"/>
        </w:rPr>
        <w:br/>
      </w:r>
      <w:r>
        <w:rPr>
          <w:rFonts w:ascii="Arial" w:hAnsi="Arial" w:cs="Arial"/>
          <w:i/>
          <w:color w:val="FF0000"/>
          <w:sz w:val="22"/>
          <w:szCs w:val="22"/>
        </w:rPr>
        <w:t xml:space="preserve">1 point for correct </w:t>
      </w:r>
      <w:r w:rsidR="001450DF">
        <w:rPr>
          <w:rFonts w:ascii="Arial" w:hAnsi="Arial" w:cs="Arial"/>
          <w:i/>
          <w:color w:val="FF0000"/>
          <w:sz w:val="22"/>
          <w:szCs w:val="22"/>
        </w:rPr>
        <w:t>chemical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equation</w:t>
      </w:r>
    </w:p>
    <w:sectPr w:rsidR="00C27633" w:rsidRPr="001A3F66" w:rsidSect="008A2B2C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3DEF0" w14:textId="77777777" w:rsidR="005F623A" w:rsidRDefault="005F623A" w:rsidP="0056725A">
      <w:r>
        <w:separator/>
      </w:r>
    </w:p>
  </w:endnote>
  <w:endnote w:type="continuationSeparator" w:id="0">
    <w:p w14:paraId="76F22498" w14:textId="77777777" w:rsidR="005F623A" w:rsidRDefault="005F623A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1E47" w14:textId="11EBC8F9" w:rsidR="00644148" w:rsidRPr="00644148" w:rsidRDefault="00644148" w:rsidP="0064414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Plants</w:t>
    </w:r>
    <w:r w:rsidRPr="00644148">
      <w:rPr>
        <w:rFonts w:ascii="Arial" w:hAnsi="Arial" w:cs="Arial"/>
        <w:i/>
        <w:color w:val="000000" w:themeColor="text1"/>
        <w:sz w:val="16"/>
        <w:szCs w:val="16"/>
      </w:rPr>
      <w:t xml:space="preserve"> Unit, Activity 4.</w:t>
    </w:r>
    <w:r w:rsidR="00214C2C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3D8368F3" w14:textId="6E79E8F7" w:rsidR="00BC6084" w:rsidRPr="00644148" w:rsidRDefault="00644148" w:rsidP="00644148">
    <w:pPr>
      <w:pStyle w:val="Footer"/>
      <w:tabs>
        <w:tab w:val="left" w:pos="3226"/>
        <w:tab w:val="right" w:pos="9360"/>
      </w:tabs>
      <w:rPr>
        <w:rFonts w:ascii="Arial" w:hAnsi="Arial" w:cs="Arial"/>
        <w:color w:val="000000" w:themeColor="text1"/>
        <w:sz w:val="16"/>
        <w:szCs w:val="16"/>
      </w:rPr>
    </w:pPr>
    <w:r w:rsidRPr="00644148">
      <w:rPr>
        <w:rFonts w:ascii="Arial" w:hAnsi="Arial" w:cs="Arial"/>
        <w:color w:val="000000" w:themeColor="text1"/>
        <w:sz w:val="16"/>
        <w:szCs w:val="16"/>
      </w:rPr>
      <w:tab/>
    </w:r>
    <w:r w:rsidRPr="00644148">
      <w:rPr>
        <w:rFonts w:ascii="Arial" w:hAnsi="Arial" w:cs="Arial"/>
        <w:color w:val="000000" w:themeColor="text1"/>
        <w:sz w:val="16"/>
        <w:szCs w:val="16"/>
      </w:rPr>
      <w:tab/>
    </w:r>
    <w:r w:rsidRPr="00644148">
      <w:rPr>
        <w:rFonts w:ascii="Arial" w:hAnsi="Arial" w:cs="Arial"/>
        <w:color w:val="000000" w:themeColor="text1"/>
        <w:sz w:val="16"/>
        <w:szCs w:val="16"/>
      </w:rPr>
      <w:tab/>
    </w:r>
    <w:r w:rsidRPr="00644148">
      <w:rPr>
        <w:rFonts w:ascii="Arial" w:hAnsi="Arial" w:cs="Arial"/>
        <w:color w:val="000000" w:themeColor="text1"/>
        <w:sz w:val="16"/>
        <w:szCs w:val="16"/>
      </w:rPr>
      <w:tab/>
    </w:r>
    <w:r w:rsidRPr="0064414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64414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64414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644148">
      <w:rPr>
        <w:rFonts w:ascii="Arial" w:hAnsi="Arial" w:cs="Arial"/>
        <w:color w:val="000000" w:themeColor="text1"/>
        <w:sz w:val="16"/>
        <w:szCs w:val="16"/>
      </w:rPr>
      <w:t>2</w:t>
    </w:r>
    <w:r w:rsidRPr="0064414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A32C4" w14:textId="36423214" w:rsidR="00644148" w:rsidRPr="00644148" w:rsidRDefault="00644148" w:rsidP="0064414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4414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357CFEC2" wp14:editId="17463012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4148">
      <w:rPr>
        <w:rFonts w:ascii="Arial" w:hAnsi="Arial" w:cs="Arial"/>
        <w:i/>
        <w:color w:val="000000" w:themeColor="text1"/>
        <w:sz w:val="16"/>
        <w:szCs w:val="16"/>
      </w:rPr>
      <w:t xml:space="preserve"> Plants Unit, Activity 4.</w:t>
    </w:r>
    <w:r w:rsidR="00214C2C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272A3E8E" w14:textId="77777777" w:rsidR="00644148" w:rsidRPr="00644148" w:rsidRDefault="00644148" w:rsidP="0064414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4414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6585DBE0" w14:textId="03AD192E" w:rsidR="008A2B2C" w:rsidRPr="00644148" w:rsidRDefault="00644148" w:rsidP="00644148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64414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587E7" w14:textId="77777777" w:rsidR="005F623A" w:rsidRDefault="005F623A" w:rsidP="0056725A">
      <w:r>
        <w:separator/>
      </w:r>
    </w:p>
  </w:footnote>
  <w:footnote w:type="continuationSeparator" w:id="0">
    <w:p w14:paraId="057F020C" w14:textId="77777777" w:rsidR="005F623A" w:rsidRDefault="005F623A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61001"/>
    <w:multiLevelType w:val="hybridMultilevel"/>
    <w:tmpl w:val="E184099A"/>
    <w:lvl w:ilvl="0" w:tplc="120E28F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84601"/>
    <w:multiLevelType w:val="hybridMultilevel"/>
    <w:tmpl w:val="B968741C"/>
    <w:lvl w:ilvl="0" w:tplc="EDD801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18"/>
  </w:num>
  <w:num w:numId="5">
    <w:abstractNumId w:val="7"/>
  </w:num>
  <w:num w:numId="6">
    <w:abstractNumId w:val="8"/>
  </w:num>
  <w:num w:numId="7">
    <w:abstractNumId w:val="16"/>
  </w:num>
  <w:num w:numId="8">
    <w:abstractNumId w:val="6"/>
  </w:num>
  <w:num w:numId="9">
    <w:abstractNumId w:val="14"/>
  </w:num>
  <w:num w:numId="10">
    <w:abstractNumId w:val="5"/>
  </w:num>
  <w:num w:numId="11">
    <w:abstractNumId w:val="13"/>
  </w:num>
  <w:num w:numId="12">
    <w:abstractNumId w:val="3"/>
  </w:num>
  <w:num w:numId="13">
    <w:abstractNumId w:val="17"/>
  </w:num>
  <w:num w:numId="14">
    <w:abstractNumId w:val="0"/>
  </w:num>
  <w:num w:numId="15">
    <w:abstractNumId w:val="11"/>
  </w:num>
  <w:num w:numId="16">
    <w:abstractNumId w:val="2"/>
  </w:num>
  <w:num w:numId="17">
    <w:abstractNumId w:val="9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1C"/>
    <w:rsid w:val="00033759"/>
    <w:rsid w:val="000756B8"/>
    <w:rsid w:val="000B4B02"/>
    <w:rsid w:val="000C748D"/>
    <w:rsid w:val="000E02D8"/>
    <w:rsid w:val="00112694"/>
    <w:rsid w:val="00124F5D"/>
    <w:rsid w:val="001450DF"/>
    <w:rsid w:val="001906F0"/>
    <w:rsid w:val="001922C6"/>
    <w:rsid w:val="001A3F66"/>
    <w:rsid w:val="002072F2"/>
    <w:rsid w:val="00214C2C"/>
    <w:rsid w:val="0023015B"/>
    <w:rsid w:val="002569B1"/>
    <w:rsid w:val="00262902"/>
    <w:rsid w:val="00292621"/>
    <w:rsid w:val="002A421B"/>
    <w:rsid w:val="002D227E"/>
    <w:rsid w:val="003006E9"/>
    <w:rsid w:val="00331973"/>
    <w:rsid w:val="003625CC"/>
    <w:rsid w:val="00375A82"/>
    <w:rsid w:val="00391232"/>
    <w:rsid w:val="004542A7"/>
    <w:rsid w:val="004B4C0F"/>
    <w:rsid w:val="00517B0C"/>
    <w:rsid w:val="00526C9A"/>
    <w:rsid w:val="00530353"/>
    <w:rsid w:val="00540F2F"/>
    <w:rsid w:val="00544141"/>
    <w:rsid w:val="0056725A"/>
    <w:rsid w:val="005D1A77"/>
    <w:rsid w:val="005E7E87"/>
    <w:rsid w:val="005F623A"/>
    <w:rsid w:val="005F6410"/>
    <w:rsid w:val="00644148"/>
    <w:rsid w:val="006772B4"/>
    <w:rsid w:val="006D0461"/>
    <w:rsid w:val="006D065C"/>
    <w:rsid w:val="006D1A63"/>
    <w:rsid w:val="006D5420"/>
    <w:rsid w:val="006E066B"/>
    <w:rsid w:val="00733E2D"/>
    <w:rsid w:val="007514E9"/>
    <w:rsid w:val="00764165"/>
    <w:rsid w:val="00784AD4"/>
    <w:rsid w:val="007A7517"/>
    <w:rsid w:val="007C282C"/>
    <w:rsid w:val="007E0C7D"/>
    <w:rsid w:val="007F6E4D"/>
    <w:rsid w:val="007F76D2"/>
    <w:rsid w:val="00843023"/>
    <w:rsid w:val="00864454"/>
    <w:rsid w:val="008746BD"/>
    <w:rsid w:val="008A0EA2"/>
    <w:rsid w:val="008A2B2C"/>
    <w:rsid w:val="0091105F"/>
    <w:rsid w:val="0091449F"/>
    <w:rsid w:val="009325D7"/>
    <w:rsid w:val="00954DD9"/>
    <w:rsid w:val="00956CC3"/>
    <w:rsid w:val="00957FA3"/>
    <w:rsid w:val="00990C38"/>
    <w:rsid w:val="009A7428"/>
    <w:rsid w:val="009D2D11"/>
    <w:rsid w:val="009E4EF7"/>
    <w:rsid w:val="009E6DCE"/>
    <w:rsid w:val="00A023F7"/>
    <w:rsid w:val="00A126A4"/>
    <w:rsid w:val="00A14474"/>
    <w:rsid w:val="00AD0134"/>
    <w:rsid w:val="00B04CD1"/>
    <w:rsid w:val="00B61170"/>
    <w:rsid w:val="00B776CE"/>
    <w:rsid w:val="00B86CC2"/>
    <w:rsid w:val="00B87409"/>
    <w:rsid w:val="00BB128D"/>
    <w:rsid w:val="00BC6084"/>
    <w:rsid w:val="00C27633"/>
    <w:rsid w:val="00C407DC"/>
    <w:rsid w:val="00C52DF5"/>
    <w:rsid w:val="00C764F3"/>
    <w:rsid w:val="00CD3383"/>
    <w:rsid w:val="00D1491C"/>
    <w:rsid w:val="00D4685F"/>
    <w:rsid w:val="00D53879"/>
    <w:rsid w:val="00D71ADB"/>
    <w:rsid w:val="00D76984"/>
    <w:rsid w:val="00D94578"/>
    <w:rsid w:val="00D97858"/>
    <w:rsid w:val="00D97E82"/>
    <w:rsid w:val="00DE4B03"/>
    <w:rsid w:val="00E7611D"/>
    <w:rsid w:val="00E92AA0"/>
    <w:rsid w:val="00EB0164"/>
    <w:rsid w:val="00EB6F05"/>
    <w:rsid w:val="00F1372B"/>
    <w:rsid w:val="00F1631E"/>
    <w:rsid w:val="00F61A45"/>
    <w:rsid w:val="00F8424F"/>
    <w:rsid w:val="00FA5609"/>
    <w:rsid w:val="00FE7259"/>
    <w:rsid w:val="703F8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1EA78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163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1E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14E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4E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4E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4E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4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6%20Molecular%20Models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83C873-880C-674B-ADDD-73D3EA2C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6 Molecular Models Worksheet.dotx</Template>
  <TotalTime>3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Tompkins, Elizabeth</cp:lastModifiedBy>
  <cp:revision>5</cp:revision>
  <cp:lastPrinted>2016-01-12T19:04:00Z</cp:lastPrinted>
  <dcterms:created xsi:type="dcterms:W3CDTF">2019-10-10T14:23:00Z</dcterms:created>
  <dcterms:modified xsi:type="dcterms:W3CDTF">2019-10-23T19:48:00Z</dcterms:modified>
  <cp:category/>
</cp:coreProperties>
</file>